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5D266E2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5B07E9">
        <w:rPr>
          <w:rFonts w:cs="Arial"/>
          <w:b/>
          <w:sz w:val="24"/>
          <w:szCs w:val="24"/>
        </w:rPr>
        <w:t>491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F10F155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B07E9">
        <w:rPr>
          <w:rFonts w:cs="Arial"/>
          <w:b/>
          <w:bCs/>
        </w:rPr>
        <w:t>CRs on NG_RTC_Ph2 (Rel-19)</w:t>
      </w:r>
    </w:p>
    <w:p w14:paraId="519C34A0" w14:textId="05AF6D63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5B07E9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B07E9" w:rsidRPr="00E6100C" w14:paraId="1CFD2AD4" w14:textId="77777777" w:rsidTr="002F52A1">
        <w:tc>
          <w:tcPr>
            <w:tcW w:w="774" w:type="dxa"/>
          </w:tcPr>
          <w:p w14:paraId="365FAA69" w14:textId="11228AE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0F19433B" w14:textId="753866C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1409</w:t>
            </w:r>
          </w:p>
        </w:tc>
        <w:tc>
          <w:tcPr>
            <w:tcW w:w="251" w:type="dxa"/>
          </w:tcPr>
          <w:p w14:paraId="5734F40A" w14:textId="0FCB175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  <w:tc>
          <w:tcPr>
            <w:tcW w:w="741" w:type="dxa"/>
          </w:tcPr>
          <w:p w14:paraId="25831A05" w14:textId="7D4A353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22E7B6E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KI#1: IMS Subscribe/Notify Framework Architecture</w:t>
            </w:r>
          </w:p>
        </w:tc>
        <w:tc>
          <w:tcPr>
            <w:tcW w:w="284" w:type="dxa"/>
          </w:tcPr>
          <w:p w14:paraId="17E27E39" w14:textId="2E60799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462535C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1C8CD54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61DFEC2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S2-2412913</w:t>
            </w:r>
          </w:p>
        </w:tc>
        <w:tc>
          <w:tcPr>
            <w:tcW w:w="1134" w:type="dxa"/>
          </w:tcPr>
          <w:p w14:paraId="0D4F13EA" w14:textId="66734D5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Samsung, Nokia, T-Mobile USA, NTT DOCOMO, Qualcomm, Huawei</w:t>
            </w:r>
          </w:p>
        </w:tc>
        <w:tc>
          <w:tcPr>
            <w:tcW w:w="1276" w:type="dxa"/>
          </w:tcPr>
          <w:p w14:paraId="2DBBAB09" w14:textId="706ACCC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139D467F" w14:textId="4C3F0E1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XX (new), AA.2.1.1, AA.2.1.2.1, AA.2.1.2.2, AA.2.1.X (new), AA.2.2.3, AA.2.4.1AA.2.4.2, AA.2.4.2.2, AA.2.4.2.3 AA.2.X (new), AC.2.2.4, AC.2.2.6</w:t>
            </w:r>
          </w:p>
        </w:tc>
        <w:tc>
          <w:tcPr>
            <w:tcW w:w="992" w:type="dxa"/>
          </w:tcPr>
          <w:p w14:paraId="13A641E4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2A0D594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31D41BAC" w14:textId="77777777" w:rsidTr="002F52A1">
        <w:tc>
          <w:tcPr>
            <w:tcW w:w="774" w:type="dxa"/>
          </w:tcPr>
          <w:p w14:paraId="4850DA42" w14:textId="31365E6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60D1DE6E" w14:textId="0DCFF20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1421</w:t>
            </w:r>
          </w:p>
        </w:tc>
        <w:tc>
          <w:tcPr>
            <w:tcW w:w="251" w:type="dxa"/>
          </w:tcPr>
          <w:p w14:paraId="6E4F1499" w14:textId="7D85C0C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6AD62E56" w14:textId="0F40726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5BC83B7" w14:textId="3671753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KI#5: Support of Data off feature for data channel</w:t>
            </w:r>
          </w:p>
        </w:tc>
        <w:tc>
          <w:tcPr>
            <w:tcW w:w="284" w:type="dxa"/>
          </w:tcPr>
          <w:p w14:paraId="1C15E1AB" w14:textId="39AAA7B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E7F1CF7" w14:textId="62F1883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D86D9EA" w14:textId="6703E3F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962C9F5" w14:textId="1B4EA00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S2-2410914</w:t>
            </w:r>
          </w:p>
        </w:tc>
        <w:tc>
          <w:tcPr>
            <w:tcW w:w="1134" w:type="dxa"/>
          </w:tcPr>
          <w:p w14:paraId="5DEAC80B" w14:textId="325EFA9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Huawei, HiSilicon, Deutsche Telekom, ZTE, Qualcomm Inc., Samsung</w:t>
            </w:r>
          </w:p>
        </w:tc>
        <w:tc>
          <w:tcPr>
            <w:tcW w:w="1276" w:type="dxa"/>
          </w:tcPr>
          <w:p w14:paraId="13093A92" w14:textId="00BFA9C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6418AE15" w14:textId="53E1F37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X.1, X.2.3, X.3.2, AA.2.4.2.1, AA.2.4.2.2</w:t>
            </w:r>
          </w:p>
        </w:tc>
        <w:tc>
          <w:tcPr>
            <w:tcW w:w="992" w:type="dxa"/>
          </w:tcPr>
          <w:p w14:paraId="21DB3A91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628578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A740A8" w14:textId="1E46F05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36854CE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8A52A1" w14:textId="227EBDB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990C4A1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6D1DE169" w14:textId="77777777" w:rsidTr="002F52A1">
        <w:tc>
          <w:tcPr>
            <w:tcW w:w="774" w:type="dxa"/>
          </w:tcPr>
          <w:p w14:paraId="0E3C21F4" w14:textId="2E5D620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33EF4217" w14:textId="4F87253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1462</w:t>
            </w:r>
          </w:p>
        </w:tc>
        <w:tc>
          <w:tcPr>
            <w:tcW w:w="251" w:type="dxa"/>
          </w:tcPr>
          <w:p w14:paraId="7CC74BE3" w14:textId="0EABE4C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04B73403" w14:textId="7373B34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35303FA" w14:textId="38B18B9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Resolve configuration EN for Standalone IMS DC feature</w:t>
            </w:r>
          </w:p>
        </w:tc>
        <w:tc>
          <w:tcPr>
            <w:tcW w:w="284" w:type="dxa"/>
          </w:tcPr>
          <w:p w14:paraId="22CC39BB" w14:textId="0E45608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FCF7F59" w14:textId="1693C1E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6553D98" w14:textId="3D82859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F28B5E7" w14:textId="534D024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S2-2410695</w:t>
            </w:r>
          </w:p>
        </w:tc>
        <w:tc>
          <w:tcPr>
            <w:tcW w:w="1134" w:type="dxa"/>
          </w:tcPr>
          <w:p w14:paraId="47D735E9" w14:textId="4C5D054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263C0111" w14:textId="27A06A6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67019F59" w14:textId="501FDE8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AC.10.1</w:t>
            </w:r>
          </w:p>
        </w:tc>
        <w:tc>
          <w:tcPr>
            <w:tcW w:w="992" w:type="dxa"/>
          </w:tcPr>
          <w:p w14:paraId="444AFFAF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C3FBB10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3F80A2A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AAAD52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7C8083D" w14:textId="71A9598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FF10A1D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23DE8DE7" w14:textId="77777777" w:rsidTr="002F52A1">
        <w:tc>
          <w:tcPr>
            <w:tcW w:w="774" w:type="dxa"/>
          </w:tcPr>
          <w:p w14:paraId="1A79717B" w14:textId="2BF6ADF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40032B0A" w14:textId="317D78E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1478</w:t>
            </w:r>
          </w:p>
        </w:tc>
        <w:tc>
          <w:tcPr>
            <w:tcW w:w="251" w:type="dxa"/>
          </w:tcPr>
          <w:p w14:paraId="5496F0AE" w14:textId="3595413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3D9C1914" w14:textId="39F4A7E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87AF440" w14:textId="79D98A6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third party user identity information in IMS</w:t>
            </w:r>
          </w:p>
        </w:tc>
        <w:tc>
          <w:tcPr>
            <w:tcW w:w="284" w:type="dxa"/>
          </w:tcPr>
          <w:p w14:paraId="0FF908E1" w14:textId="29A0651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FD65A1B" w14:textId="0952258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D4BAAC1" w14:textId="2F776D0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AE28C00" w14:textId="139ED1C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S2-2412909</w:t>
            </w:r>
          </w:p>
        </w:tc>
        <w:tc>
          <w:tcPr>
            <w:tcW w:w="1134" w:type="dxa"/>
          </w:tcPr>
          <w:p w14:paraId="0021A655" w14:textId="4EE3960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276" w:type="dxa"/>
          </w:tcPr>
          <w:p w14:paraId="25F6C58D" w14:textId="0BFEEA8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07056E52" w14:textId="4D78E78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3.1, 3.3, 4.6.3, 4.14, 4.16.3, AA.2.4.1, AA.2.4.x (new), Annex XX (new)</w:t>
            </w:r>
          </w:p>
        </w:tc>
        <w:tc>
          <w:tcPr>
            <w:tcW w:w="992" w:type="dxa"/>
          </w:tcPr>
          <w:p w14:paraId="7665F536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07D0603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75C826D" w14:textId="3258259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3044133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54624CE" w14:textId="7AA757D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EFEE686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305DBEF8" w14:textId="77777777" w:rsidTr="002F52A1">
        <w:tc>
          <w:tcPr>
            <w:tcW w:w="774" w:type="dxa"/>
          </w:tcPr>
          <w:p w14:paraId="56A0D86B" w14:textId="1773FDA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739B5C6E" w14:textId="57D67CB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1479</w:t>
            </w:r>
          </w:p>
        </w:tc>
        <w:tc>
          <w:tcPr>
            <w:tcW w:w="251" w:type="dxa"/>
          </w:tcPr>
          <w:p w14:paraId="2A35E6D1" w14:textId="5A7AF67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70E4A754" w14:textId="3A4DC40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EF445B1" w14:textId="54659B4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KI#3: DC interworking with MTSI UE</w:t>
            </w:r>
          </w:p>
        </w:tc>
        <w:tc>
          <w:tcPr>
            <w:tcW w:w="284" w:type="dxa"/>
          </w:tcPr>
          <w:p w14:paraId="4C225AA9" w14:textId="5903CE9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FCEA8C" w14:textId="021A174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DBEDEF0" w14:textId="3DFAF79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4E7B9479" w14:textId="5FFA74E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S2-2412917</w:t>
            </w:r>
          </w:p>
        </w:tc>
        <w:tc>
          <w:tcPr>
            <w:tcW w:w="1134" w:type="dxa"/>
          </w:tcPr>
          <w:p w14:paraId="75FBC663" w14:textId="26632F6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Ericsson, Huawei, HiSilicon</w:t>
            </w:r>
          </w:p>
        </w:tc>
        <w:tc>
          <w:tcPr>
            <w:tcW w:w="1276" w:type="dxa"/>
          </w:tcPr>
          <w:p w14:paraId="56F6BB66" w14:textId="461EAE2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52802693" w14:textId="220BF44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AC.2.2.3, AC.7.9, AC.7.9.0 (new), AC.7.9.1, AC.7.9.2, AC.7.9.3, AC.7.9.X (new)</w:t>
            </w:r>
          </w:p>
        </w:tc>
        <w:tc>
          <w:tcPr>
            <w:tcW w:w="992" w:type="dxa"/>
          </w:tcPr>
          <w:p w14:paraId="1954AC2C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05DD47F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ADF50A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9E3F7F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7F6D430" w14:textId="3FA7D13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337023D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2D76C6CB" w14:textId="77777777" w:rsidTr="002F52A1">
        <w:tc>
          <w:tcPr>
            <w:tcW w:w="774" w:type="dxa"/>
          </w:tcPr>
          <w:p w14:paraId="3C47A910" w14:textId="40B5266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242D95F8" w14:textId="008EE9E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1480</w:t>
            </w:r>
          </w:p>
        </w:tc>
        <w:tc>
          <w:tcPr>
            <w:tcW w:w="251" w:type="dxa"/>
          </w:tcPr>
          <w:p w14:paraId="03DF05B1" w14:textId="05B0FEE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1DEA0C6D" w14:textId="722F49D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6EB831F" w14:textId="1B30C0B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KI#8: Architecture for avatar communications</w:t>
            </w:r>
          </w:p>
        </w:tc>
        <w:tc>
          <w:tcPr>
            <w:tcW w:w="284" w:type="dxa"/>
          </w:tcPr>
          <w:p w14:paraId="041207B8" w14:textId="385DED9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2BECDF3" w14:textId="0670B42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CEFAE48" w14:textId="2CBB8D5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1FDD32E" w14:textId="322A084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S2-2413031</w:t>
            </w:r>
          </w:p>
        </w:tc>
        <w:tc>
          <w:tcPr>
            <w:tcW w:w="1134" w:type="dxa"/>
          </w:tcPr>
          <w:p w14:paraId="019B4915" w14:textId="118CD5E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ZTE, vivo, Huawei, HiSilicon, Qualcomm</w:t>
            </w:r>
          </w:p>
        </w:tc>
        <w:tc>
          <w:tcPr>
            <w:tcW w:w="1276" w:type="dxa"/>
          </w:tcPr>
          <w:p w14:paraId="3D4F550B" w14:textId="62F5C7C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277E4A21" w14:textId="09FE934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AC.2.3, AC.X (new)</w:t>
            </w:r>
          </w:p>
        </w:tc>
        <w:tc>
          <w:tcPr>
            <w:tcW w:w="992" w:type="dxa"/>
          </w:tcPr>
          <w:p w14:paraId="32EE9122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5428139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642033" w14:textId="0665178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3344316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6FE4E73" w14:textId="6F43B4B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514791A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0D80B75A" w14:textId="77777777" w:rsidTr="002F52A1">
        <w:tc>
          <w:tcPr>
            <w:tcW w:w="774" w:type="dxa"/>
          </w:tcPr>
          <w:p w14:paraId="5064F59F" w14:textId="1E069D6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23.228</w:t>
            </w:r>
          </w:p>
        </w:tc>
        <w:tc>
          <w:tcPr>
            <w:tcW w:w="781" w:type="dxa"/>
          </w:tcPr>
          <w:p w14:paraId="4C2FB27F" w14:textId="7ED0A07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1483</w:t>
            </w:r>
          </w:p>
        </w:tc>
        <w:tc>
          <w:tcPr>
            <w:tcW w:w="251" w:type="dxa"/>
          </w:tcPr>
          <w:p w14:paraId="5CDF94E4" w14:textId="24A8528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8</w:t>
            </w:r>
          </w:p>
        </w:tc>
        <w:tc>
          <w:tcPr>
            <w:tcW w:w="741" w:type="dxa"/>
          </w:tcPr>
          <w:p w14:paraId="085FD81B" w14:textId="68734E3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FF23F26" w14:textId="2A8CD59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Address ENs in IMS AS Session Management Service</w:t>
            </w:r>
          </w:p>
        </w:tc>
        <w:tc>
          <w:tcPr>
            <w:tcW w:w="284" w:type="dxa"/>
          </w:tcPr>
          <w:p w14:paraId="6B6D8F9C" w14:textId="77EB0FD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52B48B5" w14:textId="0FCBB35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8913D77" w14:textId="14AB59B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6EFE5C9" w14:textId="0C9C62F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S2-2412914</w:t>
            </w:r>
          </w:p>
        </w:tc>
        <w:tc>
          <w:tcPr>
            <w:tcW w:w="1134" w:type="dxa"/>
          </w:tcPr>
          <w:p w14:paraId="3C4F048B" w14:textId="668CA59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Qualcomm, Huawei, NTT DOCOMO, Samsung</w:t>
            </w:r>
          </w:p>
        </w:tc>
        <w:tc>
          <w:tcPr>
            <w:tcW w:w="1276" w:type="dxa"/>
          </w:tcPr>
          <w:p w14:paraId="3E6E2F00" w14:textId="3CBA981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240DD90F" w14:textId="5D6936D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AA.2.4.1, AA.2.4.4.1, AA.2.4.4.2, AA.2.4.4.3, AA.2.4.4.4</w:t>
            </w:r>
          </w:p>
        </w:tc>
        <w:tc>
          <w:tcPr>
            <w:tcW w:w="992" w:type="dxa"/>
          </w:tcPr>
          <w:p w14:paraId="424CE7EB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B6A098D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DFD1E45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27F11D0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FDB1CBF" w14:textId="286AC94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3EAB077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56C51B0C" w14:textId="77777777" w:rsidTr="002F52A1">
        <w:tc>
          <w:tcPr>
            <w:tcW w:w="774" w:type="dxa"/>
          </w:tcPr>
          <w:p w14:paraId="5E1D90AF" w14:textId="62AB6E3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2F447E17" w14:textId="65B0A33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1489</w:t>
            </w:r>
          </w:p>
        </w:tc>
        <w:tc>
          <w:tcPr>
            <w:tcW w:w="251" w:type="dxa"/>
          </w:tcPr>
          <w:p w14:paraId="71A5FD23" w14:textId="4472C11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07ED1E2E" w14:textId="01663AB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EAB84EE" w14:textId="49E8450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Network Capability Exposure Procedure</w:t>
            </w:r>
          </w:p>
        </w:tc>
        <w:tc>
          <w:tcPr>
            <w:tcW w:w="284" w:type="dxa"/>
          </w:tcPr>
          <w:p w14:paraId="05177D79" w14:textId="6EAC9AE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1354AB8" w14:textId="6EC0275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48064CA" w14:textId="5CB1820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CA75B3E" w14:textId="20D62F8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S2-2412915</w:t>
            </w:r>
          </w:p>
        </w:tc>
        <w:tc>
          <w:tcPr>
            <w:tcW w:w="1134" w:type="dxa"/>
          </w:tcPr>
          <w:p w14:paraId="6B644CC3" w14:textId="53E9C72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Qualcomm, Samsung, ZTE, NTT DOCOMO, Nokia</w:t>
            </w:r>
          </w:p>
        </w:tc>
        <w:tc>
          <w:tcPr>
            <w:tcW w:w="1276" w:type="dxa"/>
          </w:tcPr>
          <w:p w14:paraId="01E1BCC5" w14:textId="4A89E1B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4C1382A5" w14:textId="26A5B67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AA.2.4.2, Annex XX (new)</w:t>
            </w:r>
          </w:p>
        </w:tc>
        <w:tc>
          <w:tcPr>
            <w:tcW w:w="992" w:type="dxa"/>
          </w:tcPr>
          <w:p w14:paraId="2387CCD0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BC8FC04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878DE9F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0016A4E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158056F" w14:textId="3E561D3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8D537A8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71902E68" w14:textId="77777777" w:rsidTr="002F52A1">
        <w:tc>
          <w:tcPr>
            <w:tcW w:w="774" w:type="dxa"/>
          </w:tcPr>
          <w:p w14:paraId="260E5D4D" w14:textId="4351441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101E18F5" w14:textId="1FAF01F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1498</w:t>
            </w:r>
          </w:p>
        </w:tc>
        <w:tc>
          <w:tcPr>
            <w:tcW w:w="251" w:type="dxa"/>
          </w:tcPr>
          <w:p w14:paraId="6DB03B81" w14:textId="17EA92F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CE7AF2A" w14:textId="1D14860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F3795ED" w14:textId="3766061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DCSF instructing the IMS AS to terminate the session at the IMS AS</w:t>
            </w:r>
          </w:p>
        </w:tc>
        <w:tc>
          <w:tcPr>
            <w:tcW w:w="284" w:type="dxa"/>
          </w:tcPr>
          <w:p w14:paraId="127FA3BB" w14:textId="60049AD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5B8EF83" w14:textId="2BB5E97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2C93F5E" w14:textId="7CC9C07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D90DDA0" w14:textId="62E946F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S2-2410969</w:t>
            </w:r>
          </w:p>
        </w:tc>
        <w:tc>
          <w:tcPr>
            <w:tcW w:w="1134" w:type="dxa"/>
          </w:tcPr>
          <w:p w14:paraId="19933338" w14:textId="2A54FC6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NTT DOCOMO</w:t>
            </w:r>
          </w:p>
        </w:tc>
        <w:tc>
          <w:tcPr>
            <w:tcW w:w="1276" w:type="dxa"/>
          </w:tcPr>
          <w:p w14:paraId="3F20BAFE" w14:textId="1963C08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65B27F55" w14:textId="22DCDA7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AC.10.2.1</w:t>
            </w:r>
          </w:p>
        </w:tc>
        <w:tc>
          <w:tcPr>
            <w:tcW w:w="992" w:type="dxa"/>
          </w:tcPr>
          <w:p w14:paraId="0BCBD0A6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51031F2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958C8E2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1F7A3D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8A164FA" w14:textId="0DB623F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2ABBD75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6B30CA8C" w14:textId="77777777" w:rsidTr="002F52A1">
        <w:tc>
          <w:tcPr>
            <w:tcW w:w="774" w:type="dxa"/>
          </w:tcPr>
          <w:p w14:paraId="42858F58" w14:textId="49D73DE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18D8FE9C" w14:textId="616E365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1509</w:t>
            </w:r>
          </w:p>
        </w:tc>
        <w:tc>
          <w:tcPr>
            <w:tcW w:w="251" w:type="dxa"/>
          </w:tcPr>
          <w:p w14:paraId="57AC5FC4" w14:textId="5C283BC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AE2CBC8" w14:textId="0E8AA27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9B06883" w14:textId="77870F7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Alignment of DC exposure and standalone DC with IMS DC architecture</w:t>
            </w:r>
          </w:p>
        </w:tc>
        <w:tc>
          <w:tcPr>
            <w:tcW w:w="284" w:type="dxa"/>
          </w:tcPr>
          <w:p w14:paraId="3FA62D8D" w14:textId="1368FB1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52E4A65" w14:textId="3D76218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BE8EC2B" w14:textId="77F15FB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1B9018A" w14:textId="01F2766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S2-2412690</w:t>
            </w:r>
          </w:p>
        </w:tc>
        <w:tc>
          <w:tcPr>
            <w:tcW w:w="1134" w:type="dxa"/>
          </w:tcPr>
          <w:p w14:paraId="617CF5C1" w14:textId="4DB535C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</w:t>
            </w:r>
          </w:p>
        </w:tc>
        <w:tc>
          <w:tcPr>
            <w:tcW w:w="1276" w:type="dxa"/>
          </w:tcPr>
          <w:p w14:paraId="11ECD93D" w14:textId="3BDD879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4656B0C2" w14:textId="3CA66F7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AC.1, AC.2.1, AC.2.2.4, AC.2.2.6, AC.2.2.Y(new)</w:t>
            </w:r>
          </w:p>
        </w:tc>
        <w:tc>
          <w:tcPr>
            <w:tcW w:w="992" w:type="dxa"/>
          </w:tcPr>
          <w:p w14:paraId="06C7D3C7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B142FD7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7C2DF0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6FB1A12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A23DBC2" w14:textId="580FCF8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CB29CA8" w14:textId="71991B9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XX and YY referrred to in this CR are numbered in CR1409 and CR1489.</w:t>
            </w:r>
          </w:p>
        </w:tc>
      </w:tr>
      <w:tr w:rsidR="005B07E9" w:rsidRPr="00E6100C" w14:paraId="2213B876" w14:textId="77777777" w:rsidTr="002F52A1">
        <w:tc>
          <w:tcPr>
            <w:tcW w:w="774" w:type="dxa"/>
          </w:tcPr>
          <w:p w14:paraId="074BD3F2" w14:textId="69984CA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030EA390" w14:textId="12C0741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1511</w:t>
            </w:r>
          </w:p>
        </w:tc>
        <w:tc>
          <w:tcPr>
            <w:tcW w:w="251" w:type="dxa"/>
          </w:tcPr>
          <w:p w14:paraId="63A58B13" w14:textId="7C32414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0D547D9" w14:textId="2EFF90C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132288B" w14:textId="1D629E9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multiplexing multiple DC applications over single SCTP connection</w:t>
            </w:r>
          </w:p>
        </w:tc>
        <w:tc>
          <w:tcPr>
            <w:tcW w:w="284" w:type="dxa"/>
          </w:tcPr>
          <w:p w14:paraId="2C4A5F19" w14:textId="6B6A5DA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C2F0CA3" w14:textId="6A97608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40498C9" w14:textId="4C5EEFF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F665379" w14:textId="71279C4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S2-2412681</w:t>
            </w:r>
          </w:p>
        </w:tc>
        <w:tc>
          <w:tcPr>
            <w:tcW w:w="1134" w:type="dxa"/>
          </w:tcPr>
          <w:p w14:paraId="439D3DEC" w14:textId="17A45F8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Samsung, ZTE</w:t>
            </w:r>
          </w:p>
        </w:tc>
        <w:tc>
          <w:tcPr>
            <w:tcW w:w="1276" w:type="dxa"/>
          </w:tcPr>
          <w:p w14:paraId="025D4F0B" w14:textId="17F1E6B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50AE1756" w14:textId="362C82B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AC.7.X (new)</w:t>
            </w:r>
          </w:p>
        </w:tc>
        <w:tc>
          <w:tcPr>
            <w:tcW w:w="992" w:type="dxa"/>
          </w:tcPr>
          <w:p w14:paraId="41C21CE1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DABE07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8B8E7AA" w14:textId="649FCC4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289C256C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95470B6" w14:textId="616D585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774ACBE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3588C70C" w14:textId="77777777" w:rsidTr="002F52A1">
        <w:tc>
          <w:tcPr>
            <w:tcW w:w="774" w:type="dxa"/>
          </w:tcPr>
          <w:p w14:paraId="4D31F659" w14:textId="5B48F1D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10C4931F" w14:textId="1873E20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1518</w:t>
            </w:r>
          </w:p>
        </w:tc>
        <w:tc>
          <w:tcPr>
            <w:tcW w:w="251" w:type="dxa"/>
          </w:tcPr>
          <w:p w14:paraId="604CB71E" w14:textId="30B34DE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A19F634" w14:textId="69C19B6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1070FD7" w14:textId="437450A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KI#6: Modification on standalone IMS DC session</w:t>
            </w:r>
          </w:p>
        </w:tc>
        <w:tc>
          <w:tcPr>
            <w:tcW w:w="284" w:type="dxa"/>
          </w:tcPr>
          <w:p w14:paraId="16F79B20" w14:textId="60470F6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06E34E" w14:textId="2125C79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74B0886" w14:textId="4167C7E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492A058" w14:textId="456C91A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S2-2412916</w:t>
            </w:r>
          </w:p>
        </w:tc>
        <w:tc>
          <w:tcPr>
            <w:tcW w:w="1134" w:type="dxa"/>
          </w:tcPr>
          <w:p w14:paraId="681E3B7D" w14:textId="711D92D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Qualcomm, CMCC, Huawei</w:t>
            </w:r>
          </w:p>
        </w:tc>
        <w:tc>
          <w:tcPr>
            <w:tcW w:w="1276" w:type="dxa"/>
          </w:tcPr>
          <w:p w14:paraId="6ADD1D59" w14:textId="1697C2D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3FBBD199" w14:textId="571964B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AC.10.1, AC.10.2, AC.10.2.1, AC.10.2.2, AC.10.2.3, AC.10.2.4, AC.10.2.5</w:t>
            </w:r>
          </w:p>
        </w:tc>
        <w:tc>
          <w:tcPr>
            <w:tcW w:w="992" w:type="dxa"/>
          </w:tcPr>
          <w:p w14:paraId="2364B493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7024A5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E3AC575" w14:textId="043A122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FB5C21D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AE4BD9B" w14:textId="42D65EA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44AD2E1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0A509B6E" w14:textId="77777777" w:rsidTr="002F52A1">
        <w:tc>
          <w:tcPr>
            <w:tcW w:w="774" w:type="dxa"/>
          </w:tcPr>
          <w:p w14:paraId="0D5BBA5B" w14:textId="5167912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1308EFA8" w14:textId="0D39000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1524</w:t>
            </w:r>
          </w:p>
        </w:tc>
        <w:tc>
          <w:tcPr>
            <w:tcW w:w="251" w:type="dxa"/>
          </w:tcPr>
          <w:p w14:paraId="58DEB527" w14:textId="5EC2EB7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2D8910D" w14:textId="76D0867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9419189" w14:textId="38C3EA6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Procedure for supporting of third party user identity information in IMS</w:t>
            </w:r>
          </w:p>
        </w:tc>
        <w:tc>
          <w:tcPr>
            <w:tcW w:w="284" w:type="dxa"/>
          </w:tcPr>
          <w:p w14:paraId="637931AC" w14:textId="4F03996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B738BE5" w14:textId="581FE7A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ACAA60F" w14:textId="5B07654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B516D6F" w14:textId="45C4828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S2-2412910</w:t>
            </w:r>
          </w:p>
        </w:tc>
        <w:tc>
          <w:tcPr>
            <w:tcW w:w="1134" w:type="dxa"/>
          </w:tcPr>
          <w:p w14:paraId="6DE008F3" w14:textId="1ED0179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Samsung, Nokia</w:t>
            </w:r>
          </w:p>
        </w:tc>
        <w:tc>
          <w:tcPr>
            <w:tcW w:w="1276" w:type="dxa"/>
          </w:tcPr>
          <w:p w14:paraId="46C43302" w14:textId="3025A53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6FE5C0BF" w14:textId="2F40130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AX (New)</w:t>
            </w:r>
          </w:p>
        </w:tc>
        <w:tc>
          <w:tcPr>
            <w:tcW w:w="992" w:type="dxa"/>
          </w:tcPr>
          <w:p w14:paraId="5C20443D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CE6C4E1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C1BDB16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3B08B51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6DDA8B2" w14:textId="4826205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09DA1B0" w14:textId="79B4C4E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new clause of this CR is to be implemented after CR1478</w:t>
            </w:r>
          </w:p>
        </w:tc>
      </w:tr>
      <w:tr w:rsidR="005B07E9" w:rsidRPr="00E6100C" w14:paraId="753B88AD" w14:textId="77777777" w:rsidTr="002F52A1">
        <w:tc>
          <w:tcPr>
            <w:tcW w:w="774" w:type="dxa"/>
          </w:tcPr>
          <w:p w14:paraId="47DAF0BA" w14:textId="07F73D6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3551E3DE" w14:textId="32FA4E5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1525</w:t>
            </w:r>
          </w:p>
        </w:tc>
        <w:tc>
          <w:tcPr>
            <w:tcW w:w="251" w:type="dxa"/>
          </w:tcPr>
          <w:p w14:paraId="219F7C63" w14:textId="479C178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E73B967" w14:textId="4A3E76A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89CA3A6" w14:textId="595B70E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Supporting Avatar Communication</w:t>
            </w:r>
          </w:p>
        </w:tc>
        <w:tc>
          <w:tcPr>
            <w:tcW w:w="284" w:type="dxa"/>
          </w:tcPr>
          <w:p w14:paraId="6C3EDB43" w14:textId="24077EF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26E8FE0" w14:textId="4E9EF89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6926C01" w14:textId="43B476E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5A461DDB" w14:textId="7D433E6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S2-2412912</w:t>
            </w:r>
          </w:p>
        </w:tc>
        <w:tc>
          <w:tcPr>
            <w:tcW w:w="1134" w:type="dxa"/>
          </w:tcPr>
          <w:p w14:paraId="4EF43CF0" w14:textId="17BE139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ZTE, Samsung</w:t>
            </w:r>
          </w:p>
        </w:tc>
        <w:tc>
          <w:tcPr>
            <w:tcW w:w="1276" w:type="dxa"/>
          </w:tcPr>
          <w:p w14:paraId="0AD2AFFD" w14:textId="720272C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4FB6267F" w14:textId="62FA1DD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AC.X.3 (new), AA.2.4.3.2, AA.2.5.2.2</w:t>
            </w:r>
          </w:p>
        </w:tc>
        <w:tc>
          <w:tcPr>
            <w:tcW w:w="992" w:type="dxa"/>
          </w:tcPr>
          <w:p w14:paraId="19EFA8B6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A28080A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C92AC6" w14:textId="3057FAD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C7A97D1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1EF502" w14:textId="3A3F620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CAA1D87" w14:textId="2CA152E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AC.X refers to the same sub-clause in CR#1480.</w:t>
            </w:r>
          </w:p>
        </w:tc>
      </w:tr>
      <w:tr w:rsidR="005B07E9" w:rsidRPr="00E6100C" w14:paraId="4CFDC9AF" w14:textId="77777777" w:rsidTr="002F52A1">
        <w:tc>
          <w:tcPr>
            <w:tcW w:w="774" w:type="dxa"/>
          </w:tcPr>
          <w:p w14:paraId="3EDA4784" w14:textId="3F2F0AC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56F664EC" w14:textId="0ABD43B8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4872</w:t>
            </w:r>
          </w:p>
        </w:tc>
        <w:tc>
          <w:tcPr>
            <w:tcW w:w="251" w:type="dxa"/>
          </w:tcPr>
          <w:p w14:paraId="458AA6FF" w14:textId="19DBB20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</w:t>
            </w:r>
          </w:p>
        </w:tc>
        <w:tc>
          <w:tcPr>
            <w:tcW w:w="741" w:type="dxa"/>
          </w:tcPr>
          <w:p w14:paraId="733568BD" w14:textId="1C4880C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3000E46" w14:textId="2480C61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KI#1: Enhancements to NEF Services</w:t>
            </w:r>
          </w:p>
        </w:tc>
        <w:tc>
          <w:tcPr>
            <w:tcW w:w="284" w:type="dxa"/>
          </w:tcPr>
          <w:p w14:paraId="143077C3" w14:textId="7B3BD62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26F2FA2" w14:textId="4193EE7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E8331BF" w14:textId="6330F42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A182256" w14:textId="68140FC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S2-2412928</w:t>
            </w:r>
          </w:p>
        </w:tc>
        <w:tc>
          <w:tcPr>
            <w:tcW w:w="1134" w:type="dxa"/>
          </w:tcPr>
          <w:p w14:paraId="7AEA0EB0" w14:textId="64AD3BC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Samsung</w:t>
            </w:r>
          </w:p>
        </w:tc>
        <w:tc>
          <w:tcPr>
            <w:tcW w:w="1276" w:type="dxa"/>
          </w:tcPr>
          <w:p w14:paraId="004260CA" w14:textId="64DBF56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0D87D9C3" w14:textId="6562204C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5.2.6.1, 5.2.6.X (NEW), 5.2.7.1, 5.2.7.2.2.</w:t>
            </w:r>
          </w:p>
        </w:tc>
        <w:tc>
          <w:tcPr>
            <w:tcW w:w="992" w:type="dxa"/>
          </w:tcPr>
          <w:p w14:paraId="2FB9C00B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0942AB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24F498C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C57F3C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1AF18E8" w14:textId="007DE01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55B5CA3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5808AEC4" w14:textId="77777777" w:rsidTr="002F52A1">
        <w:tc>
          <w:tcPr>
            <w:tcW w:w="774" w:type="dxa"/>
          </w:tcPr>
          <w:p w14:paraId="6776E790" w14:textId="602578D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579E660A" w14:textId="189A59BB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5087</w:t>
            </w:r>
          </w:p>
        </w:tc>
        <w:tc>
          <w:tcPr>
            <w:tcW w:w="251" w:type="dxa"/>
          </w:tcPr>
          <w:p w14:paraId="72BD6898" w14:textId="74710B2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67627CB0" w14:textId="2FC7096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8565450" w14:textId="01BF991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NEF services to support the conclusion of KI#1 and KI#2</w:t>
            </w:r>
          </w:p>
        </w:tc>
        <w:tc>
          <w:tcPr>
            <w:tcW w:w="284" w:type="dxa"/>
          </w:tcPr>
          <w:p w14:paraId="32ED5BE0" w14:textId="2E60F2CE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6EA7FE8" w14:textId="584F8E7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D39D7D2" w14:textId="7F18927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F198CC0" w14:textId="6CB6C985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S2-2413032</w:t>
            </w:r>
          </w:p>
        </w:tc>
        <w:tc>
          <w:tcPr>
            <w:tcW w:w="1134" w:type="dxa"/>
          </w:tcPr>
          <w:p w14:paraId="0239662A" w14:textId="3B5DF6D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Qualcomm, ZTE, Samsung, NTT DOCOMO</w:t>
            </w:r>
          </w:p>
        </w:tc>
        <w:tc>
          <w:tcPr>
            <w:tcW w:w="1276" w:type="dxa"/>
          </w:tcPr>
          <w:p w14:paraId="6F110683" w14:textId="1ED2816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7B33C4B4" w14:textId="0CBA045D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5.2.6.1, 5.2.6.Y (new)</w:t>
            </w:r>
          </w:p>
        </w:tc>
        <w:tc>
          <w:tcPr>
            <w:tcW w:w="992" w:type="dxa"/>
          </w:tcPr>
          <w:p w14:paraId="0C0E1A91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41DD2D1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72D60DC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2E9B5F6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AF65045" w14:textId="57461802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6723FDC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  <w:tr w:rsidR="005B07E9" w:rsidRPr="00E6100C" w14:paraId="0C3E6708" w14:textId="77777777" w:rsidTr="002F52A1">
        <w:tc>
          <w:tcPr>
            <w:tcW w:w="774" w:type="dxa"/>
          </w:tcPr>
          <w:p w14:paraId="7F9A5EC8" w14:textId="51034697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603315A4" w14:textId="05B800E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5177</w:t>
            </w:r>
          </w:p>
        </w:tc>
        <w:tc>
          <w:tcPr>
            <w:tcW w:w="251" w:type="dxa"/>
          </w:tcPr>
          <w:p w14:paraId="22D21F81" w14:textId="7F073C8F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720F530E" w14:textId="53AB455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0F22CF5" w14:textId="6C8F0891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KI#4: Enhancements to NEF Services for provisioning of RCD information</w:t>
            </w:r>
          </w:p>
        </w:tc>
        <w:tc>
          <w:tcPr>
            <w:tcW w:w="284" w:type="dxa"/>
          </w:tcPr>
          <w:p w14:paraId="75B389FE" w14:textId="4648A234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3C1D10F" w14:textId="6B8384B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D7DE29F" w14:textId="2F879343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216BD41E" w14:textId="7F29341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S2-2412687</w:t>
            </w:r>
          </w:p>
        </w:tc>
        <w:tc>
          <w:tcPr>
            <w:tcW w:w="1134" w:type="dxa"/>
          </w:tcPr>
          <w:p w14:paraId="40B53B05" w14:textId="6AC09D36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03A60A88" w14:textId="7A5C23D0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134" w:type="dxa"/>
          </w:tcPr>
          <w:p w14:paraId="13EEC379" w14:textId="3BD6E4CA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5.2.6.1, 5.2.6.X (NEW), 5.2.6.X.1 (NEW), 5.2.6.X.2 (NEW), 5.2.6.X.3 (NEW), 5.2.6.X.4 (NEW)</w:t>
            </w:r>
          </w:p>
        </w:tc>
        <w:tc>
          <w:tcPr>
            <w:tcW w:w="992" w:type="dxa"/>
          </w:tcPr>
          <w:p w14:paraId="49CDB80C" w14:textId="77777777" w:rsidR="005B07E9" w:rsidRDefault="005B07E9" w:rsidP="005B07E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1A7BF3" w14:textId="77777777" w:rsidR="005B07E9" w:rsidRPr="00E6100C" w:rsidRDefault="005B07E9" w:rsidP="005B07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7120014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99E132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2612483" w14:textId="3E13E789" w:rsidR="005B07E9" w:rsidRDefault="005B07E9" w:rsidP="005B07E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3C29E43" w14:textId="77777777" w:rsidR="005B07E9" w:rsidRDefault="005B07E9" w:rsidP="005B07E9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5B07E9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4</Pages>
  <Words>651</Words>
  <Characters>3349</Characters>
  <Application>Microsoft Office Word</Application>
  <DocSecurity>0</DocSecurity>
  <Lines>57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